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A4BC8" w14:textId="77777777" w:rsidR="00F0218F" w:rsidRPr="00F0218F" w:rsidRDefault="00F0218F" w:rsidP="00F0218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Roger MARTHAM</w:t>
      </w:r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7F9E909" w14:textId="77777777" w:rsidR="00F0218F" w:rsidRPr="00F0218F" w:rsidRDefault="00F0218F" w:rsidP="00F0218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Horsham </w:t>
      </w:r>
      <w:proofErr w:type="spellStart"/>
      <w:proofErr w:type="gramStart"/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St.Faith</w:t>
      </w:r>
      <w:proofErr w:type="spellEnd"/>
      <w:proofErr w:type="gramEnd"/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Norfolk. Husbandman.</w:t>
      </w:r>
    </w:p>
    <w:p w14:paraId="396DCCA5" w14:textId="77777777" w:rsidR="00F0218F" w:rsidRPr="00F0218F" w:rsidRDefault="00F0218F" w:rsidP="00F0218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450AFA1" w14:textId="77777777" w:rsidR="00F0218F" w:rsidRPr="00F0218F" w:rsidRDefault="00F0218F" w:rsidP="00F0218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CA06520" w14:textId="2A066692" w:rsidR="00F0218F" w:rsidRPr="00F0218F" w:rsidRDefault="00F0218F" w:rsidP="00F0218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Robert </w:t>
      </w:r>
      <w:proofErr w:type="spellStart"/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Lesyngham</w:t>
      </w:r>
      <w:proofErr w:type="spellEnd"/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him.</w:t>
      </w:r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</w:p>
    <w:p w14:paraId="70544A19" w14:textId="77777777" w:rsidR="00F0218F" w:rsidRPr="00F0218F" w:rsidRDefault="00F0218F" w:rsidP="00F0218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0218F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0218F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6CAB9A3D" w14:textId="77777777" w:rsidR="00F0218F" w:rsidRPr="00F0218F" w:rsidRDefault="00F0218F" w:rsidP="00F0218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E490B6D" w14:textId="77777777" w:rsidR="00F0218F" w:rsidRPr="00F0218F" w:rsidRDefault="00F0218F" w:rsidP="00F0218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348126A" w14:textId="77777777" w:rsidR="00F0218F" w:rsidRPr="00F0218F" w:rsidRDefault="00F0218F" w:rsidP="00F0218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0218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6 August 2021</w:t>
      </w:r>
    </w:p>
    <w:p w14:paraId="349A9EFA" w14:textId="77777777" w:rsidR="00BA00AB" w:rsidRPr="00F0218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021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DB1BB" w14:textId="77777777" w:rsidR="00F0218F" w:rsidRDefault="00F0218F" w:rsidP="009139A6">
      <w:r>
        <w:separator/>
      </w:r>
    </w:p>
  </w:endnote>
  <w:endnote w:type="continuationSeparator" w:id="0">
    <w:p w14:paraId="4F710697" w14:textId="77777777" w:rsidR="00F0218F" w:rsidRDefault="00F021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3F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2B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9A0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1A32E" w14:textId="77777777" w:rsidR="00F0218F" w:rsidRDefault="00F0218F" w:rsidP="009139A6">
      <w:r>
        <w:separator/>
      </w:r>
    </w:p>
  </w:footnote>
  <w:footnote w:type="continuationSeparator" w:id="0">
    <w:p w14:paraId="5DEB30FE" w14:textId="77777777" w:rsidR="00F0218F" w:rsidRDefault="00F021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4D9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B3B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60F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18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218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00499"/>
  <w15:chartTrackingRefBased/>
  <w15:docId w15:val="{E5D96244-07DE-4BA3-A776-779DE6B5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021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2021-09-29T19:10:00Z</dcterms:created>
  <dcterms:modified xsi:type="dcterms:W3CDTF">2021-09-29T19:11:00Z</dcterms:modified>
</cp:coreProperties>
</file>